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CDDDA" w14:textId="77777777" w:rsidR="00D81F2F" w:rsidRDefault="00D81F2F" w:rsidP="00D81F2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MORTON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E37B169" w14:textId="77777777" w:rsidR="00D81F2F" w:rsidRDefault="00D81F2F" w:rsidP="00D81F2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9DF259" w14:textId="77777777" w:rsidR="00D81F2F" w:rsidRDefault="00D81F2F" w:rsidP="00D81F2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B66F4B5" w14:textId="77777777" w:rsidR="00D81F2F" w:rsidRDefault="00D81F2F" w:rsidP="00D81F2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John Egerton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Micheldever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Hampshire(q.v.).</w:t>
      </w:r>
    </w:p>
    <w:p w14:paraId="17C69C52" w14:textId="77777777" w:rsidR="00D81F2F" w:rsidRDefault="00D81F2F" w:rsidP="00D81F2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967C417" w14:textId="77777777" w:rsidR="00D81F2F" w:rsidRDefault="00D81F2F" w:rsidP="00D81F2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CDA7913" w14:textId="77777777" w:rsidR="00D81F2F" w:rsidRDefault="00D81F2F" w:rsidP="00D81F2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463BC1F" w14:textId="77777777" w:rsidR="00D81F2F" w:rsidRDefault="00D81F2F" w:rsidP="00D81F2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19 February 2022</w:t>
      </w:r>
    </w:p>
    <w:p w14:paraId="2E64E98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5733" w14:textId="77777777" w:rsidR="00D81F2F" w:rsidRDefault="00D81F2F" w:rsidP="009139A6">
      <w:r>
        <w:separator/>
      </w:r>
    </w:p>
  </w:endnote>
  <w:endnote w:type="continuationSeparator" w:id="0">
    <w:p w14:paraId="3ABBACE0" w14:textId="77777777" w:rsidR="00D81F2F" w:rsidRDefault="00D81F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C24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21D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376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F5FBE" w14:textId="77777777" w:rsidR="00D81F2F" w:rsidRDefault="00D81F2F" w:rsidP="009139A6">
      <w:r>
        <w:separator/>
      </w:r>
    </w:p>
  </w:footnote>
  <w:footnote w:type="continuationSeparator" w:id="0">
    <w:p w14:paraId="21F3BEEE" w14:textId="77777777" w:rsidR="00D81F2F" w:rsidRDefault="00D81F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03C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B1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538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F2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1F2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901AD"/>
  <w15:chartTrackingRefBased/>
  <w15:docId w15:val="{477DB7CF-37A7-42F3-B3B4-E2108998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81F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2022-04-07T10:28:00Z</dcterms:created>
  <dcterms:modified xsi:type="dcterms:W3CDTF">2022-04-07T10:29:00Z</dcterms:modified>
</cp:coreProperties>
</file>